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D64B1" w14:textId="634C151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1453D7" w:rsidRPr="001453D7">
        <w:rPr>
          <w:rFonts w:cs="Arial"/>
          <w:bCs/>
          <w:sz w:val="22"/>
          <w:szCs w:val="22"/>
        </w:rPr>
        <w:t>R2-2503191</w:t>
      </w:r>
    </w:p>
    <w:p w14:paraId="3E1C83A9" w14:textId="1985939A" w:rsidR="004E3939" w:rsidRPr="00DA53A0" w:rsidRDefault="009B0F3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1A16AAB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95879097"/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4"/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7"/>
    <w:bookmarkEnd w:id="8"/>
    <w:bookmarkEnd w:id="9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3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2E1EE9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453D7">
        <w:rPr>
          <w:rFonts w:ascii="Arial" w:hAnsi="Arial" w:cs="Arial"/>
          <w:sz w:val="22"/>
          <w:szCs w:val="22"/>
        </w:rPr>
        <w:t>RAN2</w:t>
      </w:r>
    </w:p>
    <w:p w14:paraId="1FD1A7DF" w14:textId="3FC281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RAN1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10"/>
    <w:bookmarkEnd w:id="11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19E022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</w:t>
      </w:r>
    </w:p>
    <w:p w14:paraId="6B70172B" w14:textId="0429C291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xubin10</w:t>
      </w:r>
      <w:r w:rsidR="001252FB" w:rsidRPr="00FB7566">
        <w:rPr>
          <w:rFonts w:ascii="Arial" w:hAnsi="Arial" w:cs="Arial"/>
          <w:bCs/>
          <w:sz w:val="22"/>
          <w:szCs w:val="22"/>
        </w:rPr>
        <w:t>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EA6A4CD" w14:textId="5B752339" w:rsidR="000A327E" w:rsidRDefault="000A327E" w:rsidP="000F6242">
      <w:pPr>
        <w:rPr>
          <w:lang w:eastAsia="zh-CN"/>
        </w:rPr>
      </w:pPr>
      <w:r>
        <w:rPr>
          <w:lang w:eastAsia="zh-CN"/>
        </w:rPr>
        <w:t xml:space="preserve">RAN2 has discussed </w:t>
      </w:r>
      <w:r w:rsidR="00EE32C2">
        <w:rPr>
          <w:lang w:eastAsia="zh-CN"/>
        </w:rPr>
        <w:t>whether SBFD and dual connectivity (DC) can be configured</w:t>
      </w:r>
      <w:r w:rsidR="002E3C51">
        <w:rPr>
          <w:lang w:eastAsia="zh-CN"/>
        </w:rPr>
        <w:t xml:space="preserve"> simultaneously</w:t>
      </w:r>
      <w:r w:rsidR="00EE32C2">
        <w:rPr>
          <w:lang w:eastAsia="zh-CN"/>
        </w:rPr>
        <w:t xml:space="preserve"> for a</w:t>
      </w:r>
      <w:r w:rsidR="00C828D4">
        <w:rPr>
          <w:lang w:eastAsia="zh-CN"/>
        </w:rPr>
        <w:t>n</w:t>
      </w:r>
      <w:r w:rsidR="00EE32C2">
        <w:rPr>
          <w:lang w:eastAsia="zh-CN"/>
        </w:rPr>
        <w:t xml:space="preserve"> </w:t>
      </w:r>
      <w:r w:rsidR="001A0954">
        <w:rPr>
          <w:lang w:eastAsia="zh-CN"/>
        </w:rPr>
        <w:t xml:space="preserve">SBFD-aware </w:t>
      </w:r>
      <w:r w:rsidR="00EE32C2">
        <w:rPr>
          <w:lang w:eastAsia="zh-CN"/>
        </w:rPr>
        <w:t xml:space="preserve">UE. However, no consensus has been </w:t>
      </w:r>
      <w:r w:rsidR="001A0954">
        <w:rPr>
          <w:lang w:eastAsia="zh-CN"/>
        </w:rPr>
        <w:t>reached</w:t>
      </w:r>
      <w:r w:rsidR="00EE32C2">
        <w:rPr>
          <w:lang w:eastAsia="zh-CN"/>
        </w:rPr>
        <w:t xml:space="preserve">. RAN2 would like to seek inputs from </w:t>
      </w:r>
      <w:r w:rsidR="000476C5">
        <w:rPr>
          <w:lang w:eastAsia="zh-CN"/>
        </w:rPr>
        <w:t>RAN1 by</w:t>
      </w:r>
      <w:r>
        <w:rPr>
          <w:lang w:eastAsia="zh-CN"/>
        </w:rPr>
        <w:t xml:space="preserve"> ask</w:t>
      </w:r>
      <w:r w:rsidR="000476C5">
        <w:rPr>
          <w:lang w:eastAsia="zh-CN"/>
        </w:rPr>
        <w:t>ing</w:t>
      </w:r>
      <w:r>
        <w:rPr>
          <w:lang w:eastAsia="zh-CN"/>
        </w:rPr>
        <w:t xml:space="preserve"> the following question:</w:t>
      </w:r>
    </w:p>
    <w:p w14:paraId="6B5FAF87" w14:textId="09FE0873" w:rsidR="00C50A3C" w:rsidRPr="000A327E" w:rsidRDefault="000A327E" w:rsidP="000F6242">
      <w:pPr>
        <w:rPr>
          <w:b/>
          <w:lang w:val="en-US" w:eastAsia="zh-CN"/>
        </w:rPr>
      </w:pPr>
      <w:r w:rsidRPr="000A327E">
        <w:rPr>
          <w:b/>
          <w:lang w:eastAsia="zh-CN"/>
        </w:rPr>
        <w:t xml:space="preserve">Question: </w:t>
      </w:r>
      <w:r w:rsidRPr="000A327E">
        <w:rPr>
          <w:b/>
          <w:lang w:val="en-US" w:eastAsia="zh-CN"/>
        </w:rPr>
        <w:t>W</w:t>
      </w:r>
      <w:r w:rsidR="00FB7566" w:rsidRPr="000A327E">
        <w:rPr>
          <w:b/>
          <w:lang w:val="en-US" w:eastAsia="zh-CN"/>
        </w:rPr>
        <w:t>hether SBFD and DC can be configured simultaneously, and whether there is a</w:t>
      </w:r>
      <w:r w:rsidRPr="000A327E">
        <w:rPr>
          <w:b/>
          <w:lang w:val="en-US" w:eastAsia="zh-CN"/>
        </w:rPr>
        <w:t xml:space="preserve">ny issue </w:t>
      </w:r>
      <w:r w:rsidR="001A0954">
        <w:rPr>
          <w:b/>
          <w:lang w:val="en-US" w:eastAsia="zh-CN"/>
        </w:rPr>
        <w:t>with</w:t>
      </w:r>
      <w:r w:rsidR="001A0954" w:rsidRPr="000A327E">
        <w:rPr>
          <w:b/>
          <w:lang w:val="en-US" w:eastAsia="zh-CN"/>
        </w:rPr>
        <w:t xml:space="preserve"> </w:t>
      </w:r>
      <w:r w:rsidRPr="000A327E">
        <w:rPr>
          <w:b/>
          <w:lang w:val="en-US" w:eastAsia="zh-CN"/>
        </w:rPr>
        <w:t>such configuration</w:t>
      </w:r>
      <w:r w:rsidR="001A0954">
        <w:rPr>
          <w:b/>
          <w:lang w:val="en-US" w:eastAsia="zh-CN"/>
        </w:rPr>
        <w:t xml:space="preserve"> for </w:t>
      </w:r>
      <w:r w:rsidR="000476C5">
        <w:rPr>
          <w:b/>
          <w:lang w:val="en-US" w:eastAsia="zh-CN"/>
        </w:rPr>
        <w:t xml:space="preserve">an </w:t>
      </w:r>
      <w:r w:rsidR="001A0954">
        <w:rPr>
          <w:b/>
          <w:lang w:val="en-US" w:eastAsia="zh-CN"/>
        </w:rPr>
        <w:t>SBFD-aware UE</w:t>
      </w:r>
      <w:r w:rsidRPr="000A327E">
        <w:rPr>
          <w:b/>
          <w:lang w:val="en-US" w:eastAsia="zh-CN"/>
        </w:rPr>
        <w:t>?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  <w:bookmarkStart w:id="12" w:name="_GoBack"/>
      <w:bookmarkEnd w:id="12"/>
    </w:p>
    <w:p w14:paraId="3D17F197" w14:textId="2C90296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RAN1</w:t>
      </w:r>
      <w:r w:rsidR="00A378A8">
        <w:rPr>
          <w:rFonts w:ascii="Arial" w:hAnsi="Arial" w:cs="Arial"/>
          <w:b/>
        </w:rPr>
        <w:t>:</w:t>
      </w:r>
    </w:p>
    <w:p w14:paraId="5A9BF4E3" w14:textId="28CEE378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</w:t>
      </w:r>
      <w:r w:rsidR="00FB7566">
        <w:t>RAN1</w:t>
      </w:r>
      <w:r w:rsidR="009C2ABE" w:rsidRPr="009C2ABE">
        <w:t xml:space="preserve"> to </w:t>
      </w:r>
      <w:r w:rsidR="00FB7566">
        <w:t xml:space="preserve">provide </w:t>
      </w:r>
      <w:r w:rsidR="000A327E">
        <w:t>feedback to the above question</w:t>
      </w:r>
      <w:r w:rsidR="00AB42CB">
        <w:t>.</w:t>
      </w:r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92DB9B" w16cex:dateUtc="2025-04-16T08:24:00Z"/>
  <w16cex:commentExtensible w16cex:durableId="34CAA74C" w16cex:dateUtc="2025-04-15T1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F9FB8" w14:textId="77777777" w:rsidR="00721F67" w:rsidRDefault="00721F67">
      <w:pPr>
        <w:spacing w:after="0"/>
      </w:pPr>
      <w:r>
        <w:separator/>
      </w:r>
    </w:p>
  </w:endnote>
  <w:endnote w:type="continuationSeparator" w:id="0">
    <w:p w14:paraId="52A2A420" w14:textId="77777777" w:rsidR="00721F67" w:rsidRDefault="00721F67">
      <w:pPr>
        <w:spacing w:after="0"/>
      </w:pPr>
      <w:r>
        <w:continuationSeparator/>
      </w:r>
    </w:p>
  </w:endnote>
  <w:endnote w:type="continuationNotice" w:id="1">
    <w:p w14:paraId="5ED52706" w14:textId="77777777" w:rsidR="00721F67" w:rsidRDefault="00721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7CC5A" w14:textId="77777777" w:rsidR="00721F67" w:rsidRDefault="00721F67">
      <w:pPr>
        <w:spacing w:after="0"/>
      </w:pPr>
      <w:r>
        <w:separator/>
      </w:r>
    </w:p>
  </w:footnote>
  <w:footnote w:type="continuationSeparator" w:id="0">
    <w:p w14:paraId="3B16993B" w14:textId="77777777" w:rsidR="00721F67" w:rsidRDefault="00721F67">
      <w:pPr>
        <w:spacing w:after="0"/>
      </w:pPr>
      <w:r>
        <w:continuationSeparator/>
      </w:r>
    </w:p>
  </w:footnote>
  <w:footnote w:type="continuationNotice" w:id="1">
    <w:p w14:paraId="62905884" w14:textId="77777777" w:rsidR="00721F67" w:rsidRDefault="00721F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53D7"/>
    <w:rsid w:val="00184DA1"/>
    <w:rsid w:val="00191ADD"/>
    <w:rsid w:val="001944B9"/>
    <w:rsid w:val="001A095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E763A"/>
    <w:rsid w:val="007F3A12"/>
    <w:rsid w:val="007F4F92"/>
    <w:rsid w:val="00846F66"/>
    <w:rsid w:val="00857481"/>
    <w:rsid w:val="00862393"/>
    <w:rsid w:val="00877E93"/>
    <w:rsid w:val="008A46D4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7541"/>
    <w:rsid w:val="009C2ABE"/>
    <w:rsid w:val="00A06E21"/>
    <w:rsid w:val="00A20DDD"/>
    <w:rsid w:val="00A25460"/>
    <w:rsid w:val="00A378A8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10FA0"/>
    <w:rsid w:val="00D31442"/>
    <w:rsid w:val="00D457D2"/>
    <w:rsid w:val="00D86723"/>
    <w:rsid w:val="00D93A90"/>
    <w:rsid w:val="00DA084D"/>
    <w:rsid w:val="00DA22AD"/>
    <w:rsid w:val="00DB37FE"/>
    <w:rsid w:val="00DB6F62"/>
    <w:rsid w:val="00DE111A"/>
    <w:rsid w:val="00DE29E9"/>
    <w:rsid w:val="00E0401F"/>
    <w:rsid w:val="00E2324B"/>
    <w:rsid w:val="00E3413A"/>
    <w:rsid w:val="00E366F6"/>
    <w:rsid w:val="00E42A9A"/>
    <w:rsid w:val="00E452A2"/>
    <w:rsid w:val="00E6249A"/>
    <w:rsid w:val="00E97F88"/>
    <w:rsid w:val="00EA0B00"/>
    <w:rsid w:val="00EA1365"/>
    <w:rsid w:val="00EE32C2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Huawei-Xubin</cp:lastModifiedBy>
  <cp:revision>4</cp:revision>
  <cp:lastPrinted>2002-04-23T07:10:00Z</cp:lastPrinted>
  <dcterms:created xsi:type="dcterms:W3CDTF">2025-04-18T06:33:00Z</dcterms:created>
  <dcterms:modified xsi:type="dcterms:W3CDTF">2025-04-18T08:26:00Z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</Properties>
</file>